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250316C1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1036560A" w14:textId="77777777" w:rsidR="000D7ED3" w:rsidRDefault="000D7ED3" w:rsidP="00085CCB"/>
    <w:p w14:paraId="28220C7D" w14:textId="2715F3CA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2DE1821A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</w:t>
      </w:r>
      <w:r w:rsidR="00380FCD">
        <w:t xml:space="preserve"> za pripravo ponudbe, ki so del razpisne dokumentacije</w:t>
      </w:r>
      <w:r w:rsidRPr="00841F50">
        <w:t xml:space="preserve">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3A6F7DAF" w:rsidR="00085CCB" w:rsidRPr="00841F50" w:rsidRDefault="00085CCB" w:rsidP="00FB5A0A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D51D18">
        <w:t>12</w:t>
      </w:r>
      <w:r w:rsidRPr="00841F50">
        <w:t>/202</w:t>
      </w:r>
      <w:r w:rsidR="00392B0D">
        <w:t>5</w:t>
      </w:r>
      <w:r w:rsidRPr="00841F50">
        <w:t xml:space="preserve">, katerega predmet je </w:t>
      </w:r>
      <w:r w:rsidR="008758DE">
        <w:t>»</w:t>
      </w:r>
      <w:r w:rsidR="000B31F9" w:rsidRPr="000B31F9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587E6EE9" w:rsidR="00085CCB" w:rsidRPr="0037323B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380FCD">
        <w:rPr>
          <w:bCs/>
        </w:rPr>
        <w:t xml:space="preserve"> za pripravo ponudbe, ki so del razpisne dokumentacije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0B31F9">
        <w:rPr>
          <w:bCs/>
        </w:rPr>
        <w:t>12</w:t>
      </w:r>
      <w:r w:rsidRPr="00A72F52">
        <w:rPr>
          <w:bCs/>
        </w:rPr>
        <w:t>/202</w:t>
      </w:r>
      <w:r w:rsidR="00045C69">
        <w:rPr>
          <w:bCs/>
        </w:rPr>
        <w:t>5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0B31F9" w:rsidRPr="000B31F9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31797B7A" w14:textId="47D4077A" w:rsidR="00CD63B2" w:rsidRPr="00CE4D37" w:rsidRDefault="00085CCB" w:rsidP="00045C69">
      <w:pPr>
        <w:spacing w:after="0" w:line="240" w:lineRule="auto"/>
        <w:ind w:left="4592"/>
        <w:rPr>
          <w:rFonts w:cs="Arial"/>
          <w:szCs w:val="20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8245D" w14:textId="77777777" w:rsidR="00DF0A96" w:rsidRDefault="00DF0A96">
      <w:r>
        <w:separator/>
      </w:r>
    </w:p>
  </w:endnote>
  <w:endnote w:type="continuationSeparator" w:id="0">
    <w:p w14:paraId="55515100" w14:textId="77777777" w:rsidR="00DF0A96" w:rsidRDefault="00DF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2616" w14:textId="77777777" w:rsidR="00DF0A96" w:rsidRDefault="00DF0A96">
      <w:r>
        <w:separator/>
      </w:r>
    </w:p>
  </w:footnote>
  <w:footnote w:type="continuationSeparator" w:id="0">
    <w:p w14:paraId="2235B12C" w14:textId="77777777" w:rsidR="00DF0A96" w:rsidRDefault="00DF0A96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1368D978" w:rsidR="00B745D6" w:rsidRPr="008F3500" w:rsidRDefault="00E70732" w:rsidP="007331B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0" relativeHeight="251661312" behindDoc="0" locked="0" layoutInCell="1" allowOverlap="1" wp14:anchorId="78C59F50" wp14:editId="06ED5531">
          <wp:simplePos x="0" y="0"/>
          <wp:positionH relativeFrom="margin">
            <wp:align>right</wp:align>
          </wp:positionH>
          <wp:positionV relativeFrom="topMargin">
            <wp:posOffset>619760</wp:posOffset>
          </wp:positionV>
          <wp:extent cx="2167890" cy="686435"/>
          <wp:effectExtent l="0" t="0" r="3810" b="0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216789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557D3986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DAF515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685B62C0" w14:textId="32B7BABE" w:rsidR="00B745D6" w:rsidRDefault="00B745D6" w:rsidP="00E70732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jc w:val="lef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0132C2D3" w:rsidR="00DC7468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45C69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31F9"/>
    <w:rsid w:val="000B567D"/>
    <w:rsid w:val="000C1F4D"/>
    <w:rsid w:val="000C51B8"/>
    <w:rsid w:val="000D0989"/>
    <w:rsid w:val="000D7ED3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386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5462"/>
    <w:rsid w:val="002B72A8"/>
    <w:rsid w:val="002C0B59"/>
    <w:rsid w:val="002C1D29"/>
    <w:rsid w:val="002D58A0"/>
    <w:rsid w:val="002E3898"/>
    <w:rsid w:val="002F52FF"/>
    <w:rsid w:val="002F5451"/>
    <w:rsid w:val="00304904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23B"/>
    <w:rsid w:val="00373E3D"/>
    <w:rsid w:val="0037479F"/>
    <w:rsid w:val="00374E86"/>
    <w:rsid w:val="00380FCD"/>
    <w:rsid w:val="003845B4"/>
    <w:rsid w:val="003854A3"/>
    <w:rsid w:val="0038722D"/>
    <w:rsid w:val="00387B1A"/>
    <w:rsid w:val="00392B0D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0100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331B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141B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1B8E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4FB3"/>
    <w:rsid w:val="0096626D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72E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22D4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53E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54808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1D18"/>
    <w:rsid w:val="00D53A94"/>
    <w:rsid w:val="00D56EE3"/>
    <w:rsid w:val="00D61F0F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B105F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A96"/>
    <w:rsid w:val="00DF0BB6"/>
    <w:rsid w:val="00DF5050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0732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B5A0A"/>
    <w:rsid w:val="00FC0CF0"/>
    <w:rsid w:val="00FC7EF1"/>
    <w:rsid w:val="00FD3538"/>
    <w:rsid w:val="00FD416E"/>
    <w:rsid w:val="00FD6532"/>
    <w:rsid w:val="00FD666E"/>
    <w:rsid w:val="00FE1B76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2020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73</cp:revision>
  <cp:lastPrinted>2014-11-11T11:21:00Z</cp:lastPrinted>
  <dcterms:created xsi:type="dcterms:W3CDTF">2023-07-14T11:55:00Z</dcterms:created>
  <dcterms:modified xsi:type="dcterms:W3CDTF">2025-06-06T12:30:00Z</dcterms:modified>
</cp:coreProperties>
</file>